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D1E" w:rsidRPr="00EE171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Usbert (Osborne) MARLAR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(fl.1501)</w:t>
      </w:r>
    </w:p>
    <w:p w:rsidR="00040D1E" w:rsidRPr="00EE171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Smarden, Kent.</w:t>
      </w:r>
    </w:p>
    <w:p w:rsidR="00040D1E" w:rsidRPr="00EE171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0D1E" w:rsidRPr="00EE171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0D1E" w:rsidRPr="00EE171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ab/>
        <w:t>1501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040D1E" w:rsidRPr="00EE171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0D1E" w:rsidRPr="00EE171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040D1E" w:rsidP="00040D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D1E" w:rsidRDefault="00040D1E" w:rsidP="00564E3C">
      <w:pPr>
        <w:spacing w:after="0" w:line="240" w:lineRule="auto"/>
      </w:pPr>
      <w:r>
        <w:separator/>
      </w:r>
    </w:p>
  </w:endnote>
  <w:endnote w:type="continuationSeparator" w:id="0">
    <w:p w:rsidR="00040D1E" w:rsidRDefault="00040D1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0D1E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D1E" w:rsidRDefault="00040D1E" w:rsidP="00564E3C">
      <w:pPr>
        <w:spacing w:after="0" w:line="240" w:lineRule="auto"/>
      </w:pPr>
      <w:r>
        <w:separator/>
      </w:r>
    </w:p>
  </w:footnote>
  <w:footnote w:type="continuationSeparator" w:id="0">
    <w:p w:rsidR="00040D1E" w:rsidRDefault="00040D1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1E"/>
    <w:rsid w:val="00040D1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B91E5E-B401-477F-A057-B9403481E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2015-10-20T21:07:00Z</dcterms:created>
  <dcterms:modified xsi:type="dcterms:W3CDTF">2015-10-20T21:07:00Z</dcterms:modified>
</cp:coreProperties>
</file>